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37E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LEGH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37E88" w:rsidRDefault="00737E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E88" w:rsidRDefault="00737E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E88" w:rsidRDefault="00737E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Robertsbridge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37E88" w:rsidRDefault="00737E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Sussex, into the lands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Keryell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37E88" w:rsidRDefault="00737E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21-219)</w:t>
      </w:r>
    </w:p>
    <w:p w:rsidR="00737E88" w:rsidRDefault="00737E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E88" w:rsidRDefault="00737E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E88" w:rsidRPr="00737E88" w:rsidRDefault="00737E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2016</w:t>
      </w:r>
      <w:bookmarkEnd w:id="0"/>
    </w:p>
    <w:sectPr w:rsidR="00737E88" w:rsidRPr="00737E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E88" w:rsidRDefault="00737E88" w:rsidP="00564E3C">
      <w:pPr>
        <w:spacing w:after="0" w:line="240" w:lineRule="auto"/>
      </w:pPr>
      <w:r>
        <w:separator/>
      </w:r>
    </w:p>
  </w:endnote>
  <w:endnote w:type="continuationSeparator" w:id="0">
    <w:p w:rsidR="00737E88" w:rsidRDefault="00737E8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37E88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E88" w:rsidRDefault="00737E88" w:rsidP="00564E3C">
      <w:pPr>
        <w:spacing w:after="0" w:line="240" w:lineRule="auto"/>
      </w:pPr>
      <w:r>
        <w:separator/>
      </w:r>
    </w:p>
  </w:footnote>
  <w:footnote w:type="continuationSeparator" w:id="0">
    <w:p w:rsidR="00737E88" w:rsidRDefault="00737E8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E88"/>
    <w:rsid w:val="00372DC6"/>
    <w:rsid w:val="00564E3C"/>
    <w:rsid w:val="0064591D"/>
    <w:rsid w:val="00737E8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76108"/>
  <w15:chartTrackingRefBased/>
  <w15:docId w15:val="{D84F20BC-D040-4026-8139-3C156EF2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2016-01-31T19:53:00Z</dcterms:created>
  <dcterms:modified xsi:type="dcterms:W3CDTF">2016-01-31T19:56:00Z</dcterms:modified>
</cp:coreProperties>
</file>